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9ebc64" w14:textId="e9ebc6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F91E40">
        <w:t xml:space="preserve">                               13.</w:t>
      </w:r>
      <w:r>
        <w:t xml:space="preserve"> St-</w:t>
      </w:r>
      <w:r w:rsidR="00F91E40">
        <w:t>879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F91E40">
      <w:r>
        <w:t xml:space="preserve">            13.</w:t>
      </w:r>
      <w:r w:rsidR="00C8505A">
        <w:t xml:space="preserve"> St-</w:t>
      </w:r>
      <w:r>
        <w:t>879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F91E40" w:rsidP="00F91E40" w:rsidRDefault="00F91E40">
      <w:pPr>
        <w:ind w:firstLine="708"/>
      </w:pPr>
      <w:r>
        <w:t>SANJA TOURS j.d.o.o.</w:t>
      </w:r>
      <w:r>
        <w:t xml:space="preserve"> za usluge, turistička agencija, </w:t>
      </w:r>
      <w:proofErr w:type="spellStart"/>
      <w:r>
        <w:t>Ščitarjevo</w:t>
      </w:r>
      <w:proofErr w:type="spellEnd"/>
      <w:r>
        <w:t xml:space="preserve">, </w:t>
      </w:r>
      <w:proofErr w:type="spellStart"/>
      <w:r>
        <w:t>Ščitarjevo</w:t>
      </w:r>
      <w:proofErr w:type="spellEnd"/>
      <w:r>
        <w:t xml:space="preserve"> 100, </w:t>
      </w:r>
    </w:p>
    <w:p w:rsidR="00890696" w:rsidP="00F91E40" w:rsidRDefault="00F91E40">
      <w:pPr>
        <w:ind w:firstLine="708"/>
      </w:pPr>
      <w:r>
        <w:t>OIB: 62051556522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91E40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91E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1E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1E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1E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1E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St-879/2020</izvorni_sadrzaj>
    <derivirana_varijabla naziv="DomainObject.Predmet.OznakaBroj_1">St-879/2020</derivirana_varijabla>
  </DomainObject.Predmet.OznakaBroj>
  <DomainObject.Predmet.OznakaBrojOptuznogAkta>
    <izvorni_sadrzaj>04-06-20-1498</izvorni_sadrzaj>
    <derivirana_varijabla naziv="DomainObject.Predmet.OznakaBrojOptuznogAkta_1">04-06-20-1498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TOURS j.d.o.o. za usluge, turistička agencija</izvorni_sadrzaj>
    <derivirana_varijabla naziv="DomainObject.Predmet.ProtustrankaFormated_1">  SANJA TOURS j.d.o.o. za usluge, turistička agencija</derivirana_varijabla>
  </DomainObject.Predmet.ProtustrankaFormated>
  <DomainObject.Predmet.ProtustrankaFormatedOIB>
    <izvorni_sadrzaj>  SANJA TOURS j.d.o.o. za usluge, turistička agencija, OIB 62051556522</izvorni_sadrzaj>
    <derivirana_varijabla naziv="DomainObject.Predmet.ProtustrankaFormatedOIB_1">  SANJA TOURS j.d.o.o. za usluge, turistička agencija, OIB 62051556522</derivirana_varijabla>
  </DomainObject.Predmet.ProtustrankaFormatedOIB>
  <DomainObject.Predmet.ProtustrankaFormatedWithAdress>
    <izvorni_sadrzaj> SANJA TOURS j.d.o.o. za usluge, turistička agencija, Ščitarjevo 100, 10410 Šćitarjevo</izvorni_sadrzaj>
    <derivirana_varijabla naziv="DomainObject.Predmet.ProtustrankaFormatedWithAdress_1"> SANJA TOURS j.d.o.o. za usluge, turistička agencija, Ščitarjevo 100, 10410 Šćitarjevo</derivirana_varijabla>
  </DomainObject.Predmet.ProtustrankaFormatedWithAdress>
  <DomainObject.Predmet.ProtustrankaFormatedWithAdressOIB>
    <izvorni_sadrzaj> SANJA TOURS j.d.o.o. za usluge, turistička agencija, OIB 62051556522, Ščitarjevo 100, 10410 Šćitarjevo</izvorni_sadrzaj>
    <derivirana_varijabla naziv="DomainObject.Predmet.ProtustrankaFormatedWithAdressOIB_1"> SANJA TOURS j.d.o.o. za usluge, turistička agencija, OIB 62051556522, Ščitarjevo 100, 10410 Šćitarjevo</derivirana_varijabla>
  </DomainObject.Predmet.ProtustrankaFormatedWithAdressOIB>
  <DomainObject.Predmet.ProtustrankaWithAdress>
    <izvorni_sadrzaj>SANJA TOURS j.d.o.o. za usluge, turistička agencija Ščitarjevo 100, 10410 Šćitarjevo</izvorni_sadrzaj>
    <derivirana_varijabla naziv="DomainObject.Predmet.ProtustrankaWithAdress_1">SANJA TOURS j.d.o.o. za usluge, turistička agencija Ščitarjevo 100, 10410 Šćitarjevo</derivirana_varijabla>
  </DomainObject.Predmet.ProtustrankaWithAdress>
  <DomainObject.Predmet.ProtustrankaWithAdressOIB>
    <izvorni_sadrzaj>SANJA TOURS j.d.o.o. za usluge, turistička agencija, OIB 62051556522, Ščitarjevo 100, 10410 Šćitarjevo</izvorni_sadrzaj>
    <derivirana_varijabla naziv="DomainObject.Predmet.ProtustrankaWithAdressOIB_1">SANJA TOURS j.d.o.o. za usluge, turistička agencija, OIB 62051556522, Ščitarjevo 100, 10410 Šćitarjevo</derivirana_varijabla>
  </DomainObject.Predmet.ProtustrankaWithAdressOIB>
  <DomainObject.Predmet.ProtustrankaNazivFormated>
    <izvorni_sadrzaj>SANJA TOURS j.d.o.o. za usluge, turistička agencija</izvorni_sadrzaj>
    <derivirana_varijabla naziv="DomainObject.Predmet.ProtustrankaNazivFormated_1">SANJA TOURS j.d.o.o. za usluge, turistička agencija</derivirana_varijabla>
  </DomainObject.Predmet.ProtustrankaNazivFormated>
  <DomainObject.Predmet.ProtustrankaNazivFormatedOIB>
    <izvorni_sadrzaj>SANJA TOURS j.d.o.o. za usluge, turistička agencija, OIB 62051556522</izvorni_sadrzaj>
    <derivirana_varijabla naziv="DomainObject.Predmet.ProtustrankaNazivFormatedOIB_1">SANJA TOURS j.d.o.o. za usluge, turistička agencija, OIB 62051556522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SANJA TOURS j.d.o.o. za usluge, turistička agencija</item>
    </izvorni_sadrzaj>
    <derivirana_varijabla naziv="DomainObject.Predmet.ProtuStrankaListFormated_1">
      <item>SANJA TOURS j.d.o.o. za usluge, turistička agencija</item>
    </derivirana_varijabla>
  </DomainObject.Predmet.ProtuStrankaListFormated>
  <DomainObject.Predmet.ProtuStrankaListFormatedOIB>
    <izvorni_sadrzaj>
      <item>SANJA TOURS j.d.o.o. za usluge, turistička agencija, OIB 62051556522</item>
    </izvorni_sadrzaj>
    <derivirana_varijabla naziv="DomainObject.Predmet.ProtuStrankaListFormatedOIB_1">
      <item>SANJA TOURS j.d.o.o. za usluge, turistička agencija, OIB 62051556522</item>
    </derivirana_varijabla>
  </DomainObject.Predmet.ProtuStrankaListFormatedOIB>
  <DomainObject.Predmet.ProtuStrankaListFormatedWithAdress>
    <izvorni_sadrzaj>
      <item>SANJA TOURS j.d.o.o. za usluge, turistička agencija, Ščitarjevo 100, 10410 Šćitarjevo</item>
    </izvorni_sadrzaj>
    <derivirana_varijabla naziv="DomainObject.Predmet.ProtuStrankaListFormatedWithAdress_1">
      <item>SANJA TOURS j.d.o.o. za usluge, turistička agencija, Ščitarjevo 100, 10410 Šćitarjevo</item>
    </derivirana_varijabla>
  </DomainObject.Predmet.ProtuStrankaListFormatedWithAdress>
  <DomainObject.Predmet.ProtuStrankaListFormatedWithAdressOIB>
    <izvorni_sadrzaj>
      <item>SANJA TOURS j.d.o.o. za usluge, turistička agencija, OIB 62051556522, Ščitarjevo 100, 10410 Šćitarjevo</item>
    </izvorni_sadrzaj>
    <derivirana_varijabla naziv="DomainObject.Predmet.ProtuStrankaListFormatedWithAdressOIB_1">
      <item>SANJA TOURS j.d.o.o. za usluge, turistička agencija, OIB 62051556522, Ščitarjevo 100, 10410 Šćitarjevo</item>
    </derivirana_varijabla>
  </DomainObject.Predmet.ProtuStrankaListFormatedWithAdressOIB>
  <DomainObject.Predmet.ProtuStrankaListNazivFormated>
    <izvorni_sadrzaj>
      <item>SANJA TOURS j.d.o.o. za usluge, turistička agencija</item>
    </izvorni_sadrzaj>
    <derivirana_varijabla naziv="DomainObject.Predmet.ProtuStrankaListNazivFormated_1">
      <item>SANJA TOURS j.d.o.o. za usluge, turistička agencija</item>
    </derivirana_varijabla>
  </DomainObject.Predmet.ProtuStrankaListNazivFormated>
  <DomainObject.Predmet.ProtuStrankaListNazivFormatedOIB>
    <izvorni_sadrzaj>
      <item>SANJA TOURS j.d.o.o. za usluge, turistička agencija, OIB 62051556522</item>
    </izvorni_sadrzaj>
    <derivirana_varijabla naziv="DomainObject.Predmet.ProtuStrankaListNazivFormatedOIB_1">
      <item>SANJA TOURS j.d.o.o. za usluge, turistička agencija, OIB 62051556522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SANJA TOURS j.d.o.o. za usluge, turistička agencija</izvorni_sadrzaj>
    <derivirana_varijabla naziv="DomainObject.Predmet.ProtustrankaIDrugi_1">SANJA TOURS j.d.o.o. za usluge, turistička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SANJA TOURS j.d.o.o. za usluge, turistička agencija, OIB 62051556522, Ščitarjevo 100, 10410 Šćitarjevo</izvorni_sadrzaj>
    <derivirana_varijabla naziv="DomainObject.Predmet.ProtustrankaIDrugiAdressOIB_1">SANJA TOURS j.d.o.o. za usluge, turistička agencija, OIB 62051556522, Ščitarjevo 100,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TOURS j.d.o.o. za usluge, turistička agencija</item>
      <item>Financijska agencija</item>
    </izvorni_sadrzaj>
    <derivirana_varijabla naziv="DomainObject.Predmet.SudioniciListNaziv_1">
      <item>SANJA TOURS j.d.o.o. za usluge, turistička agencija</item>
      <item>Financijska agencija</item>
    </derivirana_varijabla>
  </DomainObject.Predmet.SudioniciListNaziv>
  <DomainObject.Predmet.SudioniciListAdressOIB>
    <izvorni_sadrzaj>
      <item>SANJA TOURS j.d.o.o. za usluge, turistička agencija, OIB 62051556522, Ščitarjevo 100,10410 Šćitarjevo</item>
      <item>Financijska agencija, OIB 85821130368, TRG SVIBANJSKIH ŽRTAVA 1995. 1,10000 Zagreb</item>
    </izvorni_sadrzaj>
    <derivirana_varijabla naziv="DomainObject.Predmet.SudioniciListAdressOIB_1">
      <item>SANJA TOURS j.d.o.o. za usluge, turistička agencija, OIB 62051556522, Ščitarjevo 100,10410 Šćitarjevo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62051556522</item>
      <item>, OIB 85821130368</item>
    </izvorni_sadrzaj>
    <derivirana_varijabla naziv="DomainObject.Predmet.SudioniciListNazivOIB_1">
      <item>, OIB 62051556522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820</properties:Characters>
  <properties:Lines>46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2020-09-01T11:40:00Z</cp:lastPrinted>
  <dcterms:modified xmlns:xsi="http://www.w3.org/2001/XMLSchema-instance" xsi:type="dcterms:W3CDTF">2020-09-01T11:40:00Z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